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AFDA0" w14:textId="77777777" w:rsidR="00A23A7E" w:rsidRPr="00AE0E95" w:rsidRDefault="00A23A7E" w:rsidP="00A23A7E">
      <w:pPr>
        <w:widowControl w:val="0"/>
        <w:spacing w:line="230" w:lineRule="exact"/>
        <w:ind w:right="540"/>
        <w:jc w:val="both"/>
        <w:rPr>
          <w:rFonts w:ascii="Calibri" w:eastAsiaTheme="majorEastAsia" w:hAnsi="Calibri" w:cs="Calibri"/>
          <w:b/>
        </w:rPr>
      </w:pPr>
    </w:p>
    <w:p w14:paraId="3C0AEEEA" w14:textId="77777777" w:rsidR="00A23A7E" w:rsidRPr="00AE0E95" w:rsidRDefault="00A23A7E" w:rsidP="00A23A7E">
      <w:pPr>
        <w:widowControl w:val="0"/>
        <w:spacing w:line="230" w:lineRule="exact"/>
        <w:ind w:right="540"/>
        <w:jc w:val="both"/>
        <w:rPr>
          <w:rFonts w:ascii="Calibri" w:eastAsiaTheme="majorEastAsia" w:hAnsi="Calibri" w:cs="Calibri"/>
          <w:b/>
        </w:rPr>
      </w:pPr>
    </w:p>
    <w:p w14:paraId="5EEFE9C6" w14:textId="77777777" w:rsidR="00A23A7E" w:rsidRPr="00AE0E95" w:rsidRDefault="00A23A7E" w:rsidP="00A23A7E">
      <w:pPr>
        <w:widowControl w:val="0"/>
        <w:spacing w:line="230" w:lineRule="exact"/>
        <w:ind w:right="540"/>
        <w:jc w:val="both"/>
        <w:rPr>
          <w:rFonts w:ascii="Calibri" w:eastAsiaTheme="majorEastAsia" w:hAnsi="Calibri" w:cs="Calibri"/>
          <w:b/>
        </w:rPr>
      </w:pPr>
    </w:p>
    <w:p w14:paraId="49B4F9A0" w14:textId="77777777" w:rsidR="00A23A7E" w:rsidRPr="00AE0E95" w:rsidRDefault="00A23A7E" w:rsidP="00A23A7E">
      <w:pPr>
        <w:widowControl w:val="0"/>
        <w:spacing w:line="230" w:lineRule="exact"/>
        <w:ind w:right="540"/>
        <w:jc w:val="both"/>
        <w:rPr>
          <w:rFonts w:ascii="Calibri" w:eastAsiaTheme="majorEastAsia" w:hAnsi="Calibri" w:cs="Calibri"/>
          <w:b/>
        </w:rPr>
      </w:pPr>
    </w:p>
    <w:p w14:paraId="0A231889" w14:textId="34E82A8C" w:rsidR="00A23A7E" w:rsidRPr="00AE0E95" w:rsidRDefault="00A23A7E" w:rsidP="00A23A7E">
      <w:pPr>
        <w:widowControl w:val="0"/>
        <w:spacing w:line="230" w:lineRule="exact"/>
        <w:ind w:right="540"/>
        <w:jc w:val="both"/>
        <w:rPr>
          <w:rFonts w:ascii="Calibri" w:hAnsi="Calibri" w:cs="Calibri"/>
          <w:b/>
          <w:bCs/>
        </w:rPr>
      </w:pPr>
      <w:r w:rsidRPr="00AE0E95">
        <w:rPr>
          <w:rFonts w:ascii="Calibri" w:eastAsiaTheme="majorEastAsia" w:hAnsi="Calibri" w:cs="Calibri"/>
          <w:b/>
        </w:rPr>
        <w:t xml:space="preserve">Anexa 4 la </w:t>
      </w:r>
      <w:r w:rsidRPr="00AE0E95">
        <w:rPr>
          <w:rFonts w:ascii="Calibri" w:hAnsi="Calibri" w:cs="Calibri"/>
          <w:b/>
          <w:bCs/>
        </w:rPr>
        <w:t>Ghidul privind solicitarea finanțării în cadrul priorității 9 - Asistență Tehnică a PR Centru 2021-2027</w:t>
      </w:r>
    </w:p>
    <w:p w14:paraId="7F70E6E1" w14:textId="77777777" w:rsidR="00A23A7E" w:rsidRPr="00AE0E95" w:rsidRDefault="00A23A7E" w:rsidP="00A23A7E">
      <w:pPr>
        <w:widowControl w:val="0"/>
        <w:spacing w:line="230" w:lineRule="exact"/>
        <w:ind w:right="540"/>
        <w:rPr>
          <w:rFonts w:ascii="Calibri" w:eastAsiaTheme="majorEastAsia" w:hAnsi="Calibri" w:cs="Calibri"/>
          <w:b/>
        </w:rPr>
      </w:pPr>
    </w:p>
    <w:tbl>
      <w:tblPr>
        <w:tblW w:w="10773" w:type="dxa"/>
        <w:tblInd w:w="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98"/>
        <w:gridCol w:w="1275"/>
      </w:tblGrid>
      <w:tr w:rsidR="00A23A7E" w:rsidRPr="00AE0E95" w14:paraId="622B623E" w14:textId="77777777" w:rsidTr="00753F8D">
        <w:tc>
          <w:tcPr>
            <w:tcW w:w="9498" w:type="dxa"/>
          </w:tcPr>
          <w:p w14:paraId="29563EE6" w14:textId="77777777" w:rsidR="00A23A7E" w:rsidRPr="00AE0E95" w:rsidRDefault="00A23A7E" w:rsidP="00753F8D">
            <w:pPr>
              <w:widowControl w:val="0"/>
              <w:spacing w:line="230" w:lineRule="exact"/>
              <w:ind w:right="540"/>
              <w:jc w:val="center"/>
              <w:rPr>
                <w:rFonts w:ascii="Calibri" w:eastAsiaTheme="majorEastAsia" w:hAnsi="Calibri" w:cs="Calibri"/>
                <w:b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6CB7CC74" w14:textId="77777777" w:rsidR="00A23A7E" w:rsidRPr="00AE0E95" w:rsidRDefault="00A23A7E" w:rsidP="00753F8D">
            <w:pPr>
              <w:widowControl w:val="0"/>
              <w:spacing w:line="230" w:lineRule="exact"/>
              <w:ind w:right="540"/>
              <w:jc w:val="center"/>
              <w:rPr>
                <w:rFonts w:ascii="Calibri" w:eastAsiaTheme="majorEastAsia" w:hAnsi="Calibri" w:cs="Calibri"/>
                <w:b/>
                <w:lang w:val="en-US"/>
              </w:rPr>
            </w:pPr>
          </w:p>
        </w:tc>
      </w:tr>
    </w:tbl>
    <w:p w14:paraId="3564D824" w14:textId="77777777" w:rsidR="00A23A7E" w:rsidRPr="00AE0E95" w:rsidRDefault="00A23A7E" w:rsidP="00A23A7E">
      <w:pPr>
        <w:jc w:val="both"/>
        <w:rPr>
          <w:rFonts w:ascii="Calibri" w:eastAsia="MS Mincho" w:hAnsi="Calibri" w:cs="Calibri"/>
          <w:b/>
        </w:rPr>
      </w:pPr>
    </w:p>
    <w:p w14:paraId="78C49AF7" w14:textId="77777777" w:rsidR="00A23A7E" w:rsidRPr="00AE0E95" w:rsidRDefault="00A23A7E" w:rsidP="00A23A7E">
      <w:pPr>
        <w:widowControl w:val="0"/>
        <w:spacing w:line="230" w:lineRule="exact"/>
        <w:ind w:right="540"/>
        <w:jc w:val="center"/>
        <w:rPr>
          <w:rFonts w:ascii="Calibri" w:eastAsiaTheme="majorEastAsia" w:hAnsi="Calibri" w:cs="Calibri"/>
          <w:b/>
        </w:rPr>
      </w:pPr>
      <w:r w:rsidRPr="00AE0E95">
        <w:rPr>
          <w:rFonts w:ascii="Calibri" w:eastAsiaTheme="majorEastAsia" w:hAnsi="Calibri" w:cs="Calibri"/>
          <w:b/>
        </w:rPr>
        <w:t>LISTĂ PERSOANE ÎMPUTERNICITE PENTRU A CERTIFICA CONFORMITATEA CU ORIGINALUL</w:t>
      </w:r>
    </w:p>
    <w:p w14:paraId="2979F748" w14:textId="77777777" w:rsidR="00A23A7E" w:rsidRPr="00AE0E95" w:rsidRDefault="00A23A7E" w:rsidP="00A23A7E">
      <w:pPr>
        <w:ind w:firstLine="708"/>
        <w:jc w:val="both"/>
        <w:rPr>
          <w:rFonts w:ascii="Calibri" w:hAnsi="Calibri" w:cs="Calibri"/>
        </w:rPr>
      </w:pPr>
    </w:p>
    <w:p w14:paraId="4710613E" w14:textId="77777777" w:rsidR="00A23A7E" w:rsidRPr="00AE0E95" w:rsidRDefault="00A23A7E" w:rsidP="00A23A7E">
      <w:pPr>
        <w:ind w:firstLine="708"/>
        <w:jc w:val="center"/>
        <w:rPr>
          <w:rFonts w:ascii="Calibri" w:hAnsi="Calibri" w:cs="Calibri"/>
        </w:rPr>
      </w:pPr>
    </w:p>
    <w:p w14:paraId="5A6F6A6D" w14:textId="77777777" w:rsidR="00A23A7E" w:rsidRPr="00AE0E95" w:rsidRDefault="00A23A7E" w:rsidP="00A23A7E">
      <w:pPr>
        <w:tabs>
          <w:tab w:val="left" w:pos="3240"/>
        </w:tabs>
        <w:ind w:firstLine="708"/>
        <w:rPr>
          <w:rFonts w:ascii="Calibri" w:hAnsi="Calibri" w:cs="Calibri"/>
        </w:rPr>
      </w:pPr>
      <w:r w:rsidRPr="00AE0E95">
        <w:rPr>
          <w:rFonts w:ascii="Calibri" w:hAnsi="Calibri" w:cs="Calibri"/>
        </w:rPr>
        <w:tab/>
      </w:r>
    </w:p>
    <w:p w14:paraId="7F52CECE" w14:textId="77777777" w:rsidR="00A23A7E" w:rsidRPr="00AE0E95" w:rsidRDefault="00A23A7E" w:rsidP="00A23A7E">
      <w:pPr>
        <w:spacing w:line="360" w:lineRule="auto"/>
        <w:jc w:val="both"/>
        <w:rPr>
          <w:rFonts w:ascii="Calibri" w:hAnsi="Calibri" w:cs="Calibri"/>
        </w:rPr>
      </w:pPr>
      <w:r w:rsidRPr="00AE0E95">
        <w:rPr>
          <w:rFonts w:ascii="Calibri" w:hAnsi="Calibri" w:cs="Calibri"/>
        </w:rPr>
        <w:t>Prin prezenta împuternicim următoarele persoane din cadrul Agenției pentru Dezvoltare Regională Centru:</w:t>
      </w:r>
    </w:p>
    <w:p w14:paraId="26D4B4AA" w14:textId="77777777" w:rsidR="00A23A7E" w:rsidRPr="00AE0E95" w:rsidRDefault="00A23A7E" w:rsidP="00A23A7E">
      <w:pPr>
        <w:numPr>
          <w:ilvl w:val="0"/>
          <w:numId w:val="5"/>
        </w:numPr>
        <w:spacing w:line="360" w:lineRule="auto"/>
        <w:jc w:val="both"/>
        <w:rPr>
          <w:rFonts w:ascii="Calibri" w:hAnsi="Calibri" w:cs="Calibri"/>
        </w:rPr>
      </w:pPr>
      <w:r w:rsidRPr="00AE0E95">
        <w:rPr>
          <w:rFonts w:ascii="Calibri" w:hAnsi="Calibri" w:cs="Calibri"/>
        </w:rPr>
        <w:t>Doamna/Domnul  ………………</w:t>
      </w:r>
      <w:r w:rsidRPr="00AE0E95">
        <w:rPr>
          <w:rFonts w:ascii="Calibri" w:hAnsi="Calibri" w:cs="Calibri"/>
          <w:i/>
        </w:rPr>
        <w:t xml:space="preserve">(se completează cu numele întreg conform actului de identitate), </w:t>
      </w:r>
      <w:r w:rsidRPr="00AE0E95">
        <w:rPr>
          <w:rFonts w:ascii="Calibri" w:hAnsi="Calibri" w:cs="Calibri"/>
        </w:rPr>
        <w:t>funcția …………, legitimată cu … seria … nr. …….</w:t>
      </w:r>
    </w:p>
    <w:p w14:paraId="4923B31A" w14:textId="77777777" w:rsidR="00A23A7E" w:rsidRPr="00AE0E95" w:rsidRDefault="00A23A7E" w:rsidP="00A23A7E">
      <w:pPr>
        <w:numPr>
          <w:ilvl w:val="0"/>
          <w:numId w:val="5"/>
        </w:numPr>
        <w:spacing w:line="360" w:lineRule="auto"/>
        <w:jc w:val="both"/>
        <w:rPr>
          <w:rFonts w:ascii="Calibri" w:hAnsi="Calibri" w:cs="Calibri"/>
        </w:rPr>
      </w:pPr>
      <w:r w:rsidRPr="00AE0E95">
        <w:rPr>
          <w:rFonts w:ascii="Calibri" w:hAnsi="Calibri" w:cs="Calibri"/>
        </w:rPr>
        <w:t>Doamna/Domnul  ………………………………</w:t>
      </w:r>
      <w:r w:rsidRPr="00AE0E95">
        <w:rPr>
          <w:rFonts w:ascii="Calibri" w:hAnsi="Calibri" w:cs="Calibri"/>
          <w:i/>
        </w:rPr>
        <w:t>(se completează cu numele întreg conform actului de identitate)</w:t>
      </w:r>
      <w:r w:rsidRPr="00AE0E95">
        <w:rPr>
          <w:rFonts w:ascii="Calibri" w:hAnsi="Calibri" w:cs="Calibri"/>
        </w:rPr>
        <w:t>, funcția …………, legitimată cu … seria … nr. …….</w:t>
      </w:r>
    </w:p>
    <w:p w14:paraId="799AC203" w14:textId="77777777" w:rsidR="00A23A7E" w:rsidRPr="00AE0E95" w:rsidRDefault="00A23A7E" w:rsidP="00A23A7E">
      <w:pPr>
        <w:spacing w:line="360" w:lineRule="auto"/>
        <w:ind w:left="1068"/>
        <w:jc w:val="both"/>
        <w:rPr>
          <w:rFonts w:ascii="Calibri" w:hAnsi="Calibri" w:cs="Calibri"/>
        </w:rPr>
      </w:pPr>
    </w:p>
    <w:p w14:paraId="4111D790" w14:textId="77777777" w:rsidR="00A23A7E" w:rsidRPr="00AE0E95" w:rsidRDefault="00A23A7E" w:rsidP="00A23A7E">
      <w:pPr>
        <w:spacing w:line="360" w:lineRule="auto"/>
        <w:jc w:val="both"/>
        <w:rPr>
          <w:rFonts w:ascii="Calibri" w:hAnsi="Calibri" w:cs="Calibri"/>
        </w:rPr>
      </w:pPr>
      <w:r w:rsidRPr="00AE0E95">
        <w:rPr>
          <w:rFonts w:ascii="Calibri" w:hAnsi="Calibri" w:cs="Calibri"/>
        </w:rPr>
        <w:t>pentru a certifica conformitatea cu originalul a documentele atașate la cererea de finanțare pentru proiectul ………………&lt;titlul&gt;…………………………. ce va fi transmisă către Autoritatea de Management pentru Programul Regiunea Centru 2021-2027 prin intermediul aplicației MySMIS / în afara sistemului MySMIS (</w:t>
      </w:r>
      <w:r w:rsidRPr="00AE0E95">
        <w:rPr>
          <w:rFonts w:ascii="Calibri" w:hAnsi="Calibri" w:cs="Calibri"/>
          <w:i/>
        </w:rPr>
        <w:t>se va alege una din cele 2 opțiuni, în funcție de modalitatea de lansare a apelului</w:t>
      </w:r>
      <w:r w:rsidRPr="00AE0E95">
        <w:rPr>
          <w:rFonts w:ascii="Calibri" w:hAnsi="Calibri" w:cs="Calibri"/>
        </w:rPr>
        <w:t>).</w:t>
      </w:r>
    </w:p>
    <w:p w14:paraId="64878D7F" w14:textId="77777777" w:rsidR="00A23A7E" w:rsidRPr="00AE0E95" w:rsidRDefault="00A23A7E" w:rsidP="00A23A7E">
      <w:pPr>
        <w:spacing w:line="360" w:lineRule="auto"/>
        <w:jc w:val="both"/>
        <w:rPr>
          <w:rFonts w:ascii="Calibri" w:hAnsi="Calibri" w:cs="Calibri"/>
        </w:rPr>
      </w:pPr>
    </w:p>
    <w:p w14:paraId="3F4C2757" w14:textId="77777777" w:rsidR="00A23A7E" w:rsidRPr="00AE0E95" w:rsidRDefault="00A23A7E" w:rsidP="00A23A7E">
      <w:pPr>
        <w:spacing w:line="360" w:lineRule="auto"/>
        <w:ind w:firstLine="708"/>
        <w:jc w:val="both"/>
        <w:rPr>
          <w:rFonts w:ascii="Calibri" w:hAnsi="Calibri" w:cs="Calibri"/>
        </w:rPr>
      </w:pPr>
    </w:p>
    <w:p w14:paraId="678E0527" w14:textId="77777777" w:rsidR="00A23A7E" w:rsidRPr="00AE0E95" w:rsidRDefault="00A23A7E" w:rsidP="00A23A7E">
      <w:pPr>
        <w:spacing w:after="100" w:afterAutospacing="1"/>
        <w:jc w:val="center"/>
        <w:rPr>
          <w:rFonts w:ascii="Calibri" w:hAnsi="Calibri" w:cs="Calibri"/>
          <w:b/>
        </w:rPr>
      </w:pPr>
      <w:r w:rsidRPr="00AE0E95">
        <w:rPr>
          <w:rFonts w:ascii="Calibri" w:hAnsi="Calibri" w:cs="Calibri"/>
          <w:b/>
        </w:rPr>
        <w:t>Nume și prenume reprezentant legal al Solicitantului</w:t>
      </w:r>
    </w:p>
    <w:p w14:paraId="4E688D1F" w14:textId="77777777" w:rsidR="00A23A7E" w:rsidRPr="00AE0E95" w:rsidRDefault="00A23A7E" w:rsidP="00A23A7E">
      <w:pPr>
        <w:spacing w:before="240" w:after="100" w:afterAutospacing="1"/>
        <w:jc w:val="center"/>
        <w:rPr>
          <w:rFonts w:ascii="Calibri" w:hAnsi="Calibri" w:cs="Calibri"/>
          <w:b/>
        </w:rPr>
      </w:pPr>
      <w:r w:rsidRPr="00AE0E95">
        <w:rPr>
          <w:rFonts w:ascii="Calibri" w:hAnsi="Calibri" w:cs="Calibri"/>
          <w:b/>
        </w:rPr>
        <w:t>Funcția</w:t>
      </w:r>
    </w:p>
    <w:p w14:paraId="1BFAC3F1" w14:textId="77777777" w:rsidR="00A23A7E" w:rsidRPr="00AE0E95" w:rsidRDefault="00A23A7E" w:rsidP="00A23A7E">
      <w:pPr>
        <w:spacing w:before="240" w:after="100" w:afterAutospacing="1"/>
        <w:jc w:val="center"/>
        <w:rPr>
          <w:rFonts w:ascii="Calibri" w:hAnsi="Calibri" w:cs="Calibri"/>
          <w:b/>
        </w:rPr>
      </w:pPr>
      <w:r w:rsidRPr="00AE0E95">
        <w:rPr>
          <w:rFonts w:ascii="Calibri" w:hAnsi="Calibri" w:cs="Calibri"/>
          <w:b/>
        </w:rPr>
        <w:t xml:space="preserve">Semnătura </w:t>
      </w:r>
    </w:p>
    <w:p w14:paraId="7E3BBAAE" w14:textId="77777777" w:rsidR="00A23A7E" w:rsidRPr="00AE0E95" w:rsidRDefault="00A23A7E" w:rsidP="00A23A7E">
      <w:pPr>
        <w:spacing w:before="120"/>
        <w:jc w:val="right"/>
        <w:rPr>
          <w:rFonts w:ascii="Calibri" w:hAnsi="Calibri" w:cs="Calibri"/>
          <w:b/>
        </w:rPr>
      </w:pPr>
      <w:r w:rsidRPr="00AE0E95">
        <w:rPr>
          <w:rFonts w:ascii="Calibri" w:hAnsi="Calibri" w:cs="Calibri"/>
          <w:b/>
        </w:rPr>
        <w:t xml:space="preserve">                                               </w:t>
      </w:r>
    </w:p>
    <w:p w14:paraId="5475A603" w14:textId="77777777" w:rsidR="00A23A7E" w:rsidRPr="00AE0E95" w:rsidRDefault="00A23A7E" w:rsidP="00A23A7E">
      <w:pPr>
        <w:rPr>
          <w:rFonts w:ascii="Calibri" w:hAnsi="Calibri" w:cs="Calibri"/>
          <w:lang w:val="en-GB"/>
        </w:rPr>
      </w:pPr>
    </w:p>
    <w:p w14:paraId="406EA438" w14:textId="77777777" w:rsidR="00A23A7E" w:rsidRPr="00AE0E95" w:rsidRDefault="00A23A7E" w:rsidP="00A23A7E">
      <w:pPr>
        <w:rPr>
          <w:rFonts w:ascii="Calibri" w:hAnsi="Calibri" w:cs="Calibri"/>
          <w:b/>
          <w:sz w:val="26"/>
          <w:szCs w:val="26"/>
        </w:rPr>
      </w:pPr>
    </w:p>
    <w:p w14:paraId="6F9EDE18" w14:textId="77777777" w:rsidR="00A23A7E" w:rsidRPr="00AE0E95" w:rsidRDefault="00A23A7E" w:rsidP="00A23A7E">
      <w:pPr>
        <w:rPr>
          <w:rFonts w:ascii="Calibri" w:hAnsi="Calibri" w:cs="Calibri"/>
          <w:b/>
          <w:sz w:val="26"/>
          <w:szCs w:val="26"/>
        </w:rPr>
      </w:pPr>
    </w:p>
    <w:p w14:paraId="3CBB322F" w14:textId="77777777" w:rsidR="00A23A7E" w:rsidRPr="00AE0E95" w:rsidRDefault="00A23A7E" w:rsidP="00A23A7E">
      <w:pPr>
        <w:rPr>
          <w:rFonts w:ascii="Calibri" w:hAnsi="Calibri" w:cs="Calibri"/>
          <w:b/>
          <w:sz w:val="26"/>
          <w:szCs w:val="26"/>
        </w:rPr>
      </w:pPr>
    </w:p>
    <w:p w14:paraId="74810B77" w14:textId="77777777" w:rsidR="00A23A7E" w:rsidRPr="00AE0E95" w:rsidRDefault="00A23A7E" w:rsidP="00A23A7E">
      <w:pPr>
        <w:rPr>
          <w:rFonts w:ascii="Calibri" w:hAnsi="Calibri" w:cs="Calibri"/>
          <w:b/>
          <w:sz w:val="26"/>
          <w:szCs w:val="26"/>
        </w:rPr>
      </w:pPr>
    </w:p>
    <w:p w14:paraId="25A2DCA2" w14:textId="77777777" w:rsidR="0009018B" w:rsidRPr="00AE0E95" w:rsidRDefault="0009018B" w:rsidP="00FC5845">
      <w:pPr>
        <w:rPr>
          <w:rFonts w:ascii="Calibri" w:hAnsi="Calibri" w:cs="Calibri"/>
        </w:rPr>
      </w:pPr>
    </w:p>
    <w:sectPr w:rsidR="0009018B" w:rsidRPr="00AE0E95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953C84" w14:textId="77777777" w:rsidR="009B4A95" w:rsidRDefault="009B4A95">
      <w:r>
        <w:separator/>
      </w:r>
    </w:p>
  </w:endnote>
  <w:endnote w:type="continuationSeparator" w:id="0">
    <w:p w14:paraId="3FB789B0" w14:textId="77777777" w:rsidR="009B4A95" w:rsidRDefault="009B4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0C392A" w14:textId="77777777" w:rsidR="00700526" w:rsidRDefault="00700526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28EC04F6" w14:textId="77777777">
      <w:trPr>
        <w:cantSplit/>
        <w:trHeight w:hRule="exact" w:val="340"/>
        <w:hidden/>
      </w:trPr>
      <w:tc>
        <w:tcPr>
          <w:tcW w:w="9210" w:type="dxa"/>
        </w:tcPr>
        <w:p w14:paraId="2CCF5491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01871362" w14:textId="77777777" w:rsidR="00F12E7F" w:rsidRDefault="0084251C" w:rsidP="00F12E7F">
    <w:pPr>
      <w:pStyle w:val="Subsol"/>
    </w:pPr>
    <w:r>
      <w:rPr>
        <w:noProof/>
        <w:lang w:eastAsia="ro-RO"/>
      </w:rPr>
      <w:drawing>
        <wp:anchor distT="0" distB="0" distL="114300" distR="114300" simplePos="0" relativeHeight="251664384" behindDoc="0" locked="0" layoutInCell="1" allowOverlap="1" wp14:anchorId="098D90B2" wp14:editId="16F4BCF5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Imagin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601B0A3" wp14:editId="49E22871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37F9C4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01B0A3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4E37F9C4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04365EFB" wp14:editId="34E67430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06C69D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4365EFB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4506C69D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8042756" wp14:editId="2265D62D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89D70D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E0BE41E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793B16EE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8042756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4789D70D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0E0BE41E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793B16EE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61312" behindDoc="0" locked="0" layoutInCell="1" allowOverlap="1" wp14:anchorId="37D63E36" wp14:editId="311D6A7F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Imagin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5FF4B0D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4E0E3E" w14:textId="77777777" w:rsidR="00072DDE" w:rsidRDefault="0084251C">
    <w:pPr>
      <w:pStyle w:val="Subsol"/>
    </w:pPr>
    <w:r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3720394F" wp14:editId="6A4351FB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Imagin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3ACF28F" wp14:editId="0CE232C4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4AD828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ACF28F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6D4AD828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5CC2425F" wp14:editId="2379270E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385974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CC2425F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7C385974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79DC172E" wp14:editId="0B722A6A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C4FB2B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1FE44F87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14CBBCA6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9DC172E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00C4FB2B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1FE44F87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14CBBCA6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56192" behindDoc="0" locked="0" layoutInCell="1" allowOverlap="1" wp14:anchorId="35D1CACC" wp14:editId="4C5DC6FB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Imagin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31E1B6" w14:textId="77777777" w:rsidR="009B4A95" w:rsidRDefault="009B4A95">
      <w:r>
        <w:separator/>
      </w:r>
    </w:p>
  </w:footnote>
  <w:footnote w:type="continuationSeparator" w:id="0">
    <w:p w14:paraId="38FB8549" w14:textId="77777777" w:rsidR="009B4A95" w:rsidRDefault="009B4A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D5CE4" w14:textId="1A6BD356" w:rsidR="003E23C4" w:rsidRDefault="00653169">
    <w:pPr>
      <w:pStyle w:val="Antet"/>
    </w:pPr>
    <w:r>
      <w:rPr>
        <w:noProof/>
      </w:rPr>
      <w:pict w14:anchorId="27F8372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6146" type="#_x0000_t136" style="position:absolute;margin-left:0;margin-top:0;width:561.15pt;height:112.2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GHID CONSULTATIV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60FBB5" w14:textId="35974270" w:rsidR="002B3BB9" w:rsidRPr="00851382" w:rsidRDefault="00653169">
    <w:pPr>
      <w:pStyle w:val="Antet"/>
      <w:rPr>
        <w:color w:val="999999"/>
      </w:rPr>
    </w:pPr>
    <w:r>
      <w:rPr>
        <w:noProof/>
      </w:rPr>
      <w:pict w14:anchorId="1E78917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6147" type="#_x0000_t136" style="position:absolute;margin-left:0;margin-top:0;width:561.15pt;height:112.2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GHID CONSULTATIV"/>
          <w10:wrap anchorx="margin" anchory="margin"/>
        </v:shape>
      </w:pict>
    </w:r>
    <w:r w:rsidR="0084251C"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6AF79E59" wp14:editId="3882B604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A760FA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64402FD5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AF79E59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44A760FA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64402FD5" w14:textId="77777777" w:rsidR="00376CFE" w:rsidRPr="00851382" w:rsidRDefault="00376CFE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5A222F">
      <w:rPr>
        <w:noProof/>
        <w:color w:val="999999"/>
        <w:sz w:val="20"/>
        <w:szCs w:val="20"/>
      </w:rPr>
      <w:t>4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5A222F">
      <w:rPr>
        <w:noProof/>
        <w:color w:val="999999"/>
        <w:sz w:val="20"/>
        <w:szCs w:val="20"/>
      </w:rPr>
      <w:t>4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75E69E" w14:textId="25326C27" w:rsidR="002B3BB9" w:rsidRDefault="0084251C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eastAsia="ro-RO"/>
      </w:rPr>
      <w:drawing>
        <wp:anchor distT="0" distB="0" distL="114300" distR="114300" simplePos="0" relativeHeight="251652096" behindDoc="0" locked="0" layoutInCell="1" allowOverlap="1" wp14:anchorId="508B4B8C" wp14:editId="008C6494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3120" behindDoc="0" locked="0" layoutInCell="1" allowOverlap="1" wp14:anchorId="07F0C5CF" wp14:editId="3AE15D62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Imagin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4144" behindDoc="0" locked="0" layoutInCell="1" allowOverlap="1" wp14:anchorId="72C84181" wp14:editId="0785E7F4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Imagin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1D46BB"/>
    <w:multiLevelType w:val="hybridMultilevel"/>
    <w:tmpl w:val="8390ACD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CB7774"/>
    <w:multiLevelType w:val="hybridMultilevel"/>
    <w:tmpl w:val="EEC6DC08"/>
    <w:lvl w:ilvl="0" w:tplc="58704C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38E6A5F"/>
    <w:multiLevelType w:val="multilevel"/>
    <w:tmpl w:val="71F67582"/>
    <w:lvl w:ilvl="0">
      <w:start w:val="1"/>
      <w:numFmt w:val="upperLetter"/>
      <w:lvlText w:val="%1."/>
      <w:lvlJc w:val="left"/>
      <w:pPr>
        <w:tabs>
          <w:tab w:val="num" w:pos="66"/>
        </w:tabs>
        <w:ind w:left="786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410126295">
    <w:abstractNumId w:val="2"/>
  </w:num>
  <w:num w:numId="2" w16cid:durableId="1544125726">
    <w:abstractNumId w:val="1"/>
  </w:num>
  <w:num w:numId="3" w16cid:durableId="1494948131">
    <w:abstractNumId w:val="4"/>
  </w:num>
  <w:num w:numId="4" w16cid:durableId="55247924">
    <w:abstractNumId w:val="3"/>
  </w:num>
  <w:num w:numId="5" w16cid:durableId="893085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6151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72DDE"/>
    <w:rsid w:val="00080850"/>
    <w:rsid w:val="0009018B"/>
    <w:rsid w:val="00094830"/>
    <w:rsid w:val="000C2AAE"/>
    <w:rsid w:val="000D11C6"/>
    <w:rsid w:val="001175F2"/>
    <w:rsid w:val="001357F6"/>
    <w:rsid w:val="00144BFD"/>
    <w:rsid w:val="00157FE9"/>
    <w:rsid w:val="001C4EC1"/>
    <w:rsid w:val="001E7D06"/>
    <w:rsid w:val="001F5CF2"/>
    <w:rsid w:val="002B3BB9"/>
    <w:rsid w:val="002E07E9"/>
    <w:rsid w:val="002F1246"/>
    <w:rsid w:val="002F1516"/>
    <w:rsid w:val="00303E5E"/>
    <w:rsid w:val="00306D0F"/>
    <w:rsid w:val="00351F71"/>
    <w:rsid w:val="00361572"/>
    <w:rsid w:val="00376CFE"/>
    <w:rsid w:val="003E23C4"/>
    <w:rsid w:val="003E2E03"/>
    <w:rsid w:val="004405D7"/>
    <w:rsid w:val="00474F02"/>
    <w:rsid w:val="00523BEA"/>
    <w:rsid w:val="005A222F"/>
    <w:rsid w:val="005A6B00"/>
    <w:rsid w:val="005C21C9"/>
    <w:rsid w:val="005C7AFF"/>
    <w:rsid w:val="00643AC4"/>
    <w:rsid w:val="00653169"/>
    <w:rsid w:val="006B79B9"/>
    <w:rsid w:val="006F14B9"/>
    <w:rsid w:val="00700526"/>
    <w:rsid w:val="007209E0"/>
    <w:rsid w:val="00753E8E"/>
    <w:rsid w:val="00754551"/>
    <w:rsid w:val="007A69A6"/>
    <w:rsid w:val="007C403D"/>
    <w:rsid w:val="0084251C"/>
    <w:rsid w:val="00851382"/>
    <w:rsid w:val="0088290B"/>
    <w:rsid w:val="008C26CE"/>
    <w:rsid w:val="008E7688"/>
    <w:rsid w:val="00936CF8"/>
    <w:rsid w:val="0095716B"/>
    <w:rsid w:val="009807F1"/>
    <w:rsid w:val="009A0E1A"/>
    <w:rsid w:val="009B4A95"/>
    <w:rsid w:val="009F711B"/>
    <w:rsid w:val="00A06DE4"/>
    <w:rsid w:val="00A23A7E"/>
    <w:rsid w:val="00A724D4"/>
    <w:rsid w:val="00AE0E95"/>
    <w:rsid w:val="00AE4990"/>
    <w:rsid w:val="00B15233"/>
    <w:rsid w:val="00B92200"/>
    <w:rsid w:val="00BA06F0"/>
    <w:rsid w:val="00BC2B7E"/>
    <w:rsid w:val="00BD3175"/>
    <w:rsid w:val="00C05C7A"/>
    <w:rsid w:val="00C82AD1"/>
    <w:rsid w:val="00C916A3"/>
    <w:rsid w:val="00CC302D"/>
    <w:rsid w:val="00CC6C98"/>
    <w:rsid w:val="00CD6609"/>
    <w:rsid w:val="00D22014"/>
    <w:rsid w:val="00D94812"/>
    <w:rsid w:val="00DA6528"/>
    <w:rsid w:val="00DD113C"/>
    <w:rsid w:val="00E14E31"/>
    <w:rsid w:val="00E31672"/>
    <w:rsid w:val="00E753B1"/>
    <w:rsid w:val="00EF25AA"/>
    <w:rsid w:val="00EF6CD7"/>
    <w:rsid w:val="00F12E7F"/>
    <w:rsid w:val="00FA0267"/>
    <w:rsid w:val="00FC5845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51"/>
    <o:shapelayout v:ext="edit">
      <o:idmap v:ext="edit" data="1"/>
    </o:shapelayout>
  </w:shapeDefaults>
  <w:decimalSymbol w:val="."/>
  <w:listSeparator w:val=","/>
  <w14:docId w14:val="0D63C1EB"/>
  <w15:chartTrackingRefBased/>
  <w15:docId w15:val="{0EC0E1A3-6465-4627-AFAF-78A5DEEEA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table" w:customStyle="1" w:styleId="Tabelgril1">
    <w:name w:val="Tabel grilă1"/>
    <w:basedOn w:val="TabelNormal"/>
    <w:next w:val="Tabelgril"/>
    <w:uiPriority w:val="39"/>
    <w:rsid w:val="0084251C"/>
    <w:pPr>
      <w:suppressAutoHyphens/>
    </w:pPr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gril">
    <w:name w:val="Table Grid"/>
    <w:basedOn w:val="TabelNormal"/>
    <w:rsid w:val="00842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A8F86-DA7A-4ADB-B593-8B09EE5DB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3</TotalTime>
  <Pages>1</Pages>
  <Words>142</Words>
  <Characters>946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1086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Adriana Scheau</cp:lastModifiedBy>
  <cp:revision>10</cp:revision>
  <cp:lastPrinted>2026-04-03T14:35:00Z</cp:lastPrinted>
  <dcterms:created xsi:type="dcterms:W3CDTF">2023-07-28T06:29:00Z</dcterms:created>
  <dcterms:modified xsi:type="dcterms:W3CDTF">2026-04-27T11:11:00Z</dcterms:modified>
</cp:coreProperties>
</file>